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CC8F5" w14:textId="392CCBF1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 xml:space="preserve">Anexa </w:t>
      </w:r>
      <w:r w:rsidR="00EA4191">
        <w:rPr>
          <w:lang w:val="ro-RO"/>
        </w:rPr>
        <w:t xml:space="preserve">nr. 6 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DF63028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38A21725" w14:textId="77777777" w:rsidR="001C0DB0" w:rsidRPr="00B94CBB" w:rsidRDefault="001C0DB0" w:rsidP="001C0DB0">
      <w:pPr>
        <w:rPr>
          <w:lang w:val="ro-RO"/>
        </w:rPr>
      </w:pPr>
    </w:p>
    <w:p w14:paraId="3D5EAB27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4886E3E7" w14:textId="7611F723" w:rsidR="008541B7" w:rsidRPr="00B94CBB" w:rsidRDefault="001C0DB0" w:rsidP="00FF5FE9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061440" w:rsidRPr="00B94CBB">
        <w:rPr>
          <w:lang w:val="ro-RO"/>
        </w:rPr>
        <w:t>RECEPŢ</w:t>
      </w:r>
      <w:r w:rsidR="008F2E96" w:rsidRPr="00B94CBB">
        <w:rPr>
          <w:lang w:val="ro-RO"/>
        </w:rPr>
        <w:t xml:space="preserve">IE </w:t>
      </w:r>
      <w:r w:rsidR="00D202E3" w:rsidRPr="00B94CBB">
        <w:rPr>
          <w:lang w:val="ro-RO"/>
        </w:rPr>
        <w:t>CA</w:t>
      </w:r>
      <w:r w:rsidR="003872F0">
        <w:rPr>
          <w:lang w:val="ro-RO"/>
        </w:rPr>
        <w:t xml:space="preserve">LITATIVĂ </w:t>
      </w:r>
      <w:r w:rsidR="00693988">
        <w:rPr>
          <w:lang w:val="ro-RO"/>
        </w:rPr>
        <w:t>ÎN AMPLASAMENT</w:t>
      </w:r>
      <w:r w:rsidR="00D202E3" w:rsidRPr="00B94CBB">
        <w:rPr>
          <w:lang w:val="ro-RO"/>
        </w:rPr>
        <w:t xml:space="preserve"> </w:t>
      </w:r>
      <w:r w:rsidR="008F2E96" w:rsidRPr="00B94CBB">
        <w:rPr>
          <w:lang w:val="ro-RO"/>
        </w:rPr>
        <w:t>A ECHIPAMENTELOR</w:t>
      </w:r>
      <w:r w:rsidR="00C70032">
        <w:rPr>
          <w:lang w:val="ro-RO"/>
        </w:rPr>
        <w:t xml:space="preserve"> </w:t>
      </w:r>
      <w:r w:rsidR="00693988">
        <w:rPr>
          <w:lang w:val="ro-RO"/>
        </w:rPr>
        <w:t xml:space="preserve">         </w:t>
      </w:r>
      <w:r w:rsidR="00C70032">
        <w:rPr>
          <w:lang w:val="ro-RO"/>
        </w:rPr>
        <w:t>(Emițătoare FM)</w:t>
      </w:r>
      <w:r w:rsidR="008F2E96" w:rsidRPr="00B94CBB">
        <w:rPr>
          <w:lang w:val="ro-RO"/>
        </w:rPr>
        <w:t xml:space="preserve"> </w:t>
      </w:r>
      <w:r w:rsidR="00B32C55">
        <w:rPr>
          <w:lang w:val="ro-RO"/>
        </w:rPr>
        <w:t>- MODEL</w:t>
      </w:r>
      <w:r w:rsidR="008F2E96" w:rsidRPr="00B94CBB">
        <w:rPr>
          <w:lang w:val="ro-RO"/>
        </w:rPr>
        <w:t xml:space="preserve"> </w:t>
      </w:r>
    </w:p>
    <w:p w14:paraId="79E1E34A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75D28A5D" w14:textId="07DCCECF" w:rsidR="00C70032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3872F0">
        <w:rPr>
          <w:lang w:val="ro-RO"/>
        </w:rPr>
        <w:t xml:space="preserve">calitative în </w:t>
      </w:r>
      <w:r w:rsidR="00693988">
        <w:rPr>
          <w:lang w:val="ro-RO"/>
        </w:rPr>
        <w:t>amplasament</w:t>
      </w:r>
      <w:r w:rsidR="003872F0">
        <w:rPr>
          <w:lang w:val="ro-RO"/>
        </w:rPr>
        <w:t xml:space="preserve">, </w:t>
      </w:r>
      <w:r w:rsidR="00C97B9E">
        <w:rPr>
          <w:lang w:val="ro-RO"/>
        </w:rPr>
        <w:t xml:space="preserve"> a echipamentelor </w:t>
      </w:r>
      <w:r w:rsidR="003872F0">
        <w:rPr>
          <w:lang w:val="ro-RO"/>
        </w:rPr>
        <w:t xml:space="preserve">furnizate </w:t>
      </w:r>
      <w:r w:rsidR="00C97B9E">
        <w:rPr>
          <w:lang w:val="ro-RO"/>
        </w:rPr>
        <w:t xml:space="preserve">conform contractului Nr............/.......................... </w:t>
      </w:r>
    </w:p>
    <w:p w14:paraId="69D98DEF" w14:textId="20D8E701" w:rsidR="001C0DB0" w:rsidRDefault="00C97B9E" w:rsidP="00C97B9E">
      <w:pPr>
        <w:jc w:val="both"/>
        <w:rPr>
          <w:b/>
          <w:bCs/>
          <w:lang w:val="ro-RO"/>
        </w:rPr>
      </w:pPr>
      <w:r>
        <w:rPr>
          <w:lang w:val="ro-RO"/>
        </w:rPr>
        <w:t xml:space="preserve">Obiectul contractului: </w:t>
      </w:r>
      <w:r w:rsidR="006C1EF5" w:rsidRPr="00C70032">
        <w:rPr>
          <w:b/>
          <w:bCs/>
          <w:lang w:val="ro-RO"/>
        </w:rPr>
        <w:t xml:space="preserve">Set Emițătoare </w:t>
      </w:r>
      <w:r w:rsidR="00693988">
        <w:rPr>
          <w:b/>
          <w:bCs/>
          <w:lang w:val="ro-RO"/>
        </w:rPr>
        <w:t>..............</w:t>
      </w:r>
      <w:r w:rsidR="00C70032" w:rsidRPr="00C70032">
        <w:rPr>
          <w:b/>
          <w:bCs/>
          <w:lang w:val="ro-RO"/>
        </w:rPr>
        <w:t>kW</w:t>
      </w:r>
      <w:r w:rsidR="00693988">
        <w:rPr>
          <w:b/>
          <w:bCs/>
          <w:lang w:val="ro-RO"/>
        </w:rPr>
        <w:t xml:space="preserve"> – amplasament.......................................</w:t>
      </w:r>
      <w:r w:rsidR="00C70032">
        <w:rPr>
          <w:lang w:val="ro-RO"/>
        </w:rPr>
        <w:t>.</w:t>
      </w:r>
    </w:p>
    <w:p w14:paraId="5A26F3FF" w14:textId="1B5AD387" w:rsidR="003872F0" w:rsidRDefault="003872F0" w:rsidP="00C97B9E">
      <w:pPr>
        <w:jc w:val="both"/>
        <w:rPr>
          <w:lang w:val="ro-RO"/>
        </w:rPr>
      </w:pPr>
      <w:r>
        <w:rPr>
          <w:lang w:val="ro-RO"/>
        </w:rPr>
        <w:t>Prezentul proces verbal se întocmește în baza testării echipament</w:t>
      </w:r>
      <w:r w:rsidR="00411D94">
        <w:rPr>
          <w:lang w:val="ro-RO"/>
        </w:rPr>
        <w:t>elor</w:t>
      </w:r>
      <w:r>
        <w:rPr>
          <w:lang w:val="ro-RO"/>
        </w:rPr>
        <w:t xml:space="preserve"> în </w:t>
      </w:r>
      <w:r w:rsidR="00693988">
        <w:rPr>
          <w:lang w:val="ro-RO"/>
        </w:rPr>
        <w:t>amplasament</w:t>
      </w:r>
      <w:r w:rsidR="00E30133">
        <w:rPr>
          <w:lang w:val="ro-RO"/>
        </w:rPr>
        <w:t xml:space="preserve"> conform Anexa 3 la caietul de sarcini Nr........../.....................</w:t>
      </w:r>
      <w:r>
        <w:rPr>
          <w:lang w:val="ro-RO"/>
        </w:rPr>
        <w:t xml:space="preserve"> și are anexat </w:t>
      </w:r>
      <w:r w:rsidR="00E30133">
        <w:rPr>
          <w:lang w:val="ro-RO"/>
        </w:rPr>
        <w:t xml:space="preserve">fișa de testare și valorile calitative măsurate în </w:t>
      </w:r>
      <w:r w:rsidR="00BC3FF9">
        <w:rPr>
          <w:lang w:val="ro-RO"/>
        </w:rPr>
        <w:t>amplasament</w:t>
      </w:r>
      <w:r w:rsidR="00E30133">
        <w:rPr>
          <w:lang w:val="ro-RO"/>
        </w:rPr>
        <w:t>.</w:t>
      </w:r>
    </w:p>
    <w:p w14:paraId="236B663D" w14:textId="77777777" w:rsidR="00E01CF0" w:rsidRPr="00B94CBB" w:rsidRDefault="00E01CF0" w:rsidP="00C97B9E">
      <w:pPr>
        <w:jc w:val="both"/>
        <w:rPr>
          <w:lang w:val="ro-RO"/>
        </w:rPr>
      </w:pPr>
    </w:p>
    <w:p w14:paraId="6A3DFB83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66E6CA1F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3EE4F8EE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712E8AFD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1970585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39BB91AA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388F837" w14:textId="08794DDB" w:rsidR="00061440" w:rsidRPr="00B94CBB" w:rsidRDefault="008541B7" w:rsidP="00E01823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58A7252E" w14:textId="7A7A8CD8" w:rsidR="003028DC" w:rsidRPr="00B94CBB" w:rsidRDefault="00061440" w:rsidP="00CC2B2C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 xml:space="preserve">procedat la </w:t>
      </w:r>
      <w:r w:rsidR="00E30133">
        <w:rPr>
          <w:lang w:val="ro-RO"/>
        </w:rPr>
        <w:t>verificarea calitativă</w:t>
      </w:r>
      <w:r w:rsidR="00701342">
        <w:rPr>
          <w:lang w:val="ro-RO"/>
        </w:rPr>
        <w:t xml:space="preserve"> în </w:t>
      </w:r>
      <w:r w:rsidR="00693988">
        <w:rPr>
          <w:lang w:val="ro-RO"/>
        </w:rPr>
        <w:t>amplasament</w:t>
      </w:r>
      <w:r w:rsidR="00701342">
        <w:rPr>
          <w:lang w:val="ro-RO"/>
        </w:rPr>
        <w:t xml:space="preserve"> </w:t>
      </w:r>
      <w:r w:rsidR="001C0DB0" w:rsidRPr="00B94CBB">
        <w:rPr>
          <w:lang w:val="ro-RO"/>
        </w:rPr>
        <w:t xml:space="preserve"> a</w:t>
      </w:r>
      <w:r w:rsidR="00C70032">
        <w:rPr>
          <w:lang w:val="ro-RO"/>
        </w:rPr>
        <w:t xml:space="preserve"> </w:t>
      </w:r>
      <w:r w:rsidR="00C70032" w:rsidRPr="00C70032">
        <w:rPr>
          <w:b/>
          <w:bCs/>
          <w:lang w:val="ro-RO"/>
        </w:rPr>
        <w:t xml:space="preserve">Set Emițătoare </w:t>
      </w:r>
      <w:r w:rsidR="00693988">
        <w:rPr>
          <w:b/>
          <w:bCs/>
          <w:lang w:val="ro-RO"/>
        </w:rPr>
        <w:t>.....................</w:t>
      </w:r>
      <w:r w:rsidR="00C70032" w:rsidRPr="00C70032">
        <w:rPr>
          <w:b/>
          <w:bCs/>
          <w:lang w:val="ro-RO"/>
        </w:rPr>
        <w:t>kW</w:t>
      </w:r>
      <w:r w:rsidR="001C0DB0" w:rsidRPr="00B94CBB">
        <w:rPr>
          <w:lang w:val="ro-RO"/>
        </w:rPr>
        <w:t xml:space="preserve">  ce constituie furnitura</w:t>
      </w:r>
      <w:r w:rsidR="001609C0" w:rsidRPr="00B94CBB">
        <w:rPr>
          <w:lang w:val="ro-RO"/>
        </w:rPr>
        <w:t xml:space="preserve"> contractului </w:t>
      </w:r>
      <w:r w:rsidR="00701342">
        <w:rPr>
          <w:lang w:val="ro-RO"/>
        </w:rPr>
        <w:t>N</w:t>
      </w:r>
      <w:r w:rsidR="001609C0" w:rsidRPr="00B94CBB">
        <w:rPr>
          <w:lang w:val="ro-RO"/>
        </w:rPr>
        <w:t>r.</w:t>
      </w:r>
      <w:r w:rsidR="007A2709" w:rsidRPr="00B94CBB">
        <w:rPr>
          <w:lang w:val="ro-RO"/>
        </w:rPr>
        <w:t>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</w:t>
      </w:r>
      <w:r w:rsidR="00701342">
        <w:rPr>
          <w:lang w:val="ro-RO"/>
        </w:rPr>
        <w:t>/</w:t>
      </w:r>
      <w:r w:rsidR="007A2709" w:rsidRPr="00B94CBB">
        <w:rPr>
          <w:lang w:val="ro-RO"/>
        </w:rPr>
        <w:t>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6DEF0F46" w14:textId="77777777" w:rsidR="00C70032" w:rsidRDefault="00C70032" w:rsidP="00CC2B2C">
      <w:pPr>
        <w:jc w:val="both"/>
        <w:rPr>
          <w:lang w:val="ro-RO"/>
        </w:rPr>
      </w:pPr>
    </w:p>
    <w:p w14:paraId="1F4A2F54" w14:textId="118DAE5C" w:rsidR="001C0DB0" w:rsidRPr="00B94CBB" w:rsidRDefault="003028DC" w:rsidP="00CC2B2C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E30133">
        <w:rPr>
          <w:lang w:val="ro-RO"/>
        </w:rPr>
        <w:t xml:space="preserve">Echipamentele </w:t>
      </w:r>
      <w:r w:rsidR="00701342">
        <w:rPr>
          <w:lang w:val="ro-RO"/>
        </w:rPr>
        <w:t>testate</w:t>
      </w:r>
      <w:r w:rsidR="00E30133">
        <w:rPr>
          <w:lang w:val="ro-RO"/>
        </w:rPr>
        <w:t xml:space="preserve"> respectă / nu respectă </w:t>
      </w:r>
      <w:r w:rsidR="00701342">
        <w:rPr>
          <w:lang w:val="ro-RO"/>
        </w:rPr>
        <w:t xml:space="preserve">cerințele tehnice conform propunerii tehnice </w:t>
      </w:r>
      <w:r w:rsidR="005760A4" w:rsidRPr="00B94CBB">
        <w:rPr>
          <w:lang w:val="ro-RO"/>
        </w:rPr>
        <w:t>:</w:t>
      </w:r>
    </w:p>
    <w:p w14:paraId="7C066647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3343AC" w14:textId="77777777" w:rsidR="007F0267" w:rsidRPr="00B94CBB" w:rsidRDefault="007F0267" w:rsidP="007F0267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>
        <w:rPr>
          <w:lang w:val="ro-RO"/>
        </w:rPr>
        <w:t xml:space="preserve">Serviciile prestate de către furnizor respectă / nu respectă conform propunerii tehnice </w:t>
      </w:r>
      <w:r w:rsidRPr="00B94CBB">
        <w:rPr>
          <w:lang w:val="ro-RO"/>
        </w:rPr>
        <w:t>:</w:t>
      </w:r>
    </w:p>
    <w:p w14:paraId="5017AFCF" w14:textId="30B7D130" w:rsidR="00C70032" w:rsidRDefault="007F0267" w:rsidP="007F0267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4A1572" w14:textId="5425FAE9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Toate </w:t>
      </w:r>
      <w:r w:rsidR="00701342">
        <w:rPr>
          <w:lang w:val="ro-RO"/>
        </w:rPr>
        <w:t>fișele cu măsurători tehnice</w:t>
      </w:r>
      <w:r w:rsidRPr="00B94CBB">
        <w:rPr>
          <w:lang w:val="ro-RO"/>
        </w:rPr>
        <w:t xml:space="preserve"> s</w:t>
      </w:r>
      <w:r w:rsidR="00731154" w:rsidRPr="00B94CBB">
        <w:rPr>
          <w:lang w:val="ro-RO"/>
        </w:rPr>
        <w:t>u</w:t>
      </w:r>
      <w:r w:rsidR="00061440" w:rsidRPr="00B94CBB">
        <w:rPr>
          <w:lang w:val="ro-RO"/>
        </w:rPr>
        <w:t>nt trecute î</w:t>
      </w:r>
      <w:r w:rsidRPr="00B94CBB">
        <w:rPr>
          <w:lang w:val="ro-RO"/>
        </w:rPr>
        <w:t>n anexele</w:t>
      </w:r>
      <w:r w:rsidR="00417FB6" w:rsidRPr="00B94CBB">
        <w:rPr>
          <w:lang w:val="ro-RO"/>
        </w:rPr>
        <w:t xml:space="preserve">(a) </w:t>
      </w:r>
      <w:r w:rsidRPr="00B94CBB">
        <w:rPr>
          <w:lang w:val="ro-RO"/>
        </w:rPr>
        <w:t xml:space="preserve">ce </w:t>
      </w:r>
      <w:r w:rsidR="00417FB6" w:rsidRPr="00B94CBB">
        <w:rPr>
          <w:lang w:val="ro-RO"/>
        </w:rPr>
        <w:t xml:space="preserve">constituie </w:t>
      </w:r>
      <w:r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Pr="00B94CBB">
        <w:rPr>
          <w:lang w:val="ro-RO"/>
        </w:rPr>
        <w:t>ie.</w:t>
      </w:r>
    </w:p>
    <w:p w14:paraId="72259199" w14:textId="77777777" w:rsidR="00454B51" w:rsidRPr="00B94CBB" w:rsidRDefault="00454B51" w:rsidP="00C97B9E">
      <w:pPr>
        <w:jc w:val="both"/>
        <w:rPr>
          <w:lang w:val="ro-RO"/>
        </w:rPr>
      </w:pPr>
    </w:p>
    <w:p w14:paraId="264F9CF6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57453EF1" w14:textId="77777777" w:rsidR="00885318" w:rsidRPr="00B94CBB" w:rsidRDefault="00885318" w:rsidP="00C97B9E">
      <w:pPr>
        <w:rPr>
          <w:lang w:val="ro-RO"/>
        </w:rPr>
      </w:pPr>
    </w:p>
    <w:p w14:paraId="168C7886" w14:textId="77777777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</w:p>
    <w:p w14:paraId="25F85F68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4470F17F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  <w:bookmarkStart w:id="0" w:name="_GoBack"/>
      <w:bookmarkEnd w:id="0"/>
    </w:p>
    <w:p w14:paraId="3BED716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F233A5B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2D6A9C" w14:textId="77777777" w:rsidR="006B7485" w:rsidRPr="001A1BA2" w:rsidRDefault="00755830" w:rsidP="003028DC">
      <w:pPr>
        <w:jc w:val="both"/>
        <w:rPr>
          <w:lang w:val="ro-RO"/>
        </w:rPr>
      </w:pPr>
      <w:r>
        <w:rPr>
          <w:lang w:val="ro-RO"/>
        </w:rPr>
        <w:t xml:space="preserve"> </w:t>
      </w:r>
    </w:p>
    <w:sectPr w:rsidR="006B7485" w:rsidRPr="001A1BA2" w:rsidSect="00BC6079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14413" w14:textId="77777777" w:rsidR="00B01A72" w:rsidRDefault="00B01A72">
      <w:r>
        <w:separator/>
      </w:r>
    </w:p>
  </w:endnote>
  <w:endnote w:type="continuationSeparator" w:id="0">
    <w:p w14:paraId="07758E8E" w14:textId="77777777" w:rsidR="00B01A72" w:rsidRDefault="00B01A72">
      <w:r>
        <w:continuationSeparator/>
      </w:r>
    </w:p>
  </w:endnote>
  <w:endnote w:type="continuationNotice" w:id="1">
    <w:p w14:paraId="19A09AEB" w14:textId="77777777" w:rsidR="00B01A72" w:rsidRDefault="00B01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0406" w14:textId="4806953A" w:rsidR="00FE76C5" w:rsidRDefault="008D494C" w:rsidP="008D494C">
    <w:pPr>
      <w:pStyle w:val="Footer"/>
      <w:tabs>
        <w:tab w:val="left" w:pos="2808"/>
        <w:tab w:val="center" w:pos="4995"/>
      </w:tabs>
      <w:ind w:left="-709"/>
    </w:pPr>
    <w:r>
      <w:tab/>
    </w:r>
    <w:r>
      <w:tab/>
    </w:r>
    <w:r>
      <w:tab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AD03C" w14:textId="77777777" w:rsidR="00B01A72" w:rsidRDefault="00B01A72">
      <w:r>
        <w:separator/>
      </w:r>
    </w:p>
  </w:footnote>
  <w:footnote w:type="continuationSeparator" w:id="0">
    <w:p w14:paraId="6EC03F35" w14:textId="77777777" w:rsidR="00B01A72" w:rsidRDefault="00B01A72">
      <w:r>
        <w:continuationSeparator/>
      </w:r>
    </w:p>
  </w:footnote>
  <w:footnote w:type="continuationNotice" w:id="1">
    <w:p w14:paraId="6F4DFCC5" w14:textId="77777777" w:rsidR="00B01A72" w:rsidRDefault="00B01A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7145A" w14:textId="77777777" w:rsidR="00E01823" w:rsidRPr="00CC392B" w:rsidRDefault="00E01823" w:rsidP="00E01823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ab/>
      <w:t xml:space="preserve">                 </w:t>
    </w:r>
  </w:p>
  <w:p w14:paraId="10F5E3A0" w14:textId="7A48C103" w:rsidR="00FE76C5" w:rsidRDefault="00E01823" w:rsidP="00E01823">
    <w:pPr>
      <w:pStyle w:val="Header"/>
    </w:pPr>
    <w:r>
      <w:t xml:space="preserve">      </w:t>
    </w:r>
    <w:r w:rsidR="00FE76C5">
      <w:tab/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1572E"/>
    <w:rsid w:val="00022E5A"/>
    <w:rsid w:val="00061440"/>
    <w:rsid w:val="00091082"/>
    <w:rsid w:val="000977C1"/>
    <w:rsid w:val="000B0C7A"/>
    <w:rsid w:val="000E57D4"/>
    <w:rsid w:val="00104876"/>
    <w:rsid w:val="00134ACE"/>
    <w:rsid w:val="0015045E"/>
    <w:rsid w:val="001609C0"/>
    <w:rsid w:val="00180390"/>
    <w:rsid w:val="00182238"/>
    <w:rsid w:val="001A1BA2"/>
    <w:rsid w:val="001C0DB0"/>
    <w:rsid w:val="001C1EBB"/>
    <w:rsid w:val="00204C06"/>
    <w:rsid w:val="00221CE6"/>
    <w:rsid w:val="002264E9"/>
    <w:rsid w:val="002322BE"/>
    <w:rsid w:val="0026231C"/>
    <w:rsid w:val="00262D2D"/>
    <w:rsid w:val="00292F36"/>
    <w:rsid w:val="002D252F"/>
    <w:rsid w:val="003028DC"/>
    <w:rsid w:val="00305E8E"/>
    <w:rsid w:val="0031770B"/>
    <w:rsid w:val="0032362D"/>
    <w:rsid w:val="00325802"/>
    <w:rsid w:val="0033192A"/>
    <w:rsid w:val="00337345"/>
    <w:rsid w:val="00352376"/>
    <w:rsid w:val="00360381"/>
    <w:rsid w:val="003872F0"/>
    <w:rsid w:val="003A1E01"/>
    <w:rsid w:val="00411D94"/>
    <w:rsid w:val="00417FB6"/>
    <w:rsid w:val="00434DE3"/>
    <w:rsid w:val="004351B1"/>
    <w:rsid w:val="00454B51"/>
    <w:rsid w:val="0046550B"/>
    <w:rsid w:val="00487C56"/>
    <w:rsid w:val="004A5535"/>
    <w:rsid w:val="004C79F8"/>
    <w:rsid w:val="004D359C"/>
    <w:rsid w:val="004D41F6"/>
    <w:rsid w:val="004F3439"/>
    <w:rsid w:val="00530F9D"/>
    <w:rsid w:val="005760A4"/>
    <w:rsid w:val="00586CED"/>
    <w:rsid w:val="005F070B"/>
    <w:rsid w:val="005F7B41"/>
    <w:rsid w:val="00601082"/>
    <w:rsid w:val="00601763"/>
    <w:rsid w:val="0060620A"/>
    <w:rsid w:val="00617DB5"/>
    <w:rsid w:val="00620BAA"/>
    <w:rsid w:val="006558B9"/>
    <w:rsid w:val="00693988"/>
    <w:rsid w:val="006A2D9D"/>
    <w:rsid w:val="006A41C5"/>
    <w:rsid w:val="006A7FAA"/>
    <w:rsid w:val="006B7485"/>
    <w:rsid w:val="006C1EF5"/>
    <w:rsid w:val="006D2614"/>
    <w:rsid w:val="00701342"/>
    <w:rsid w:val="00731154"/>
    <w:rsid w:val="00735AF1"/>
    <w:rsid w:val="00755830"/>
    <w:rsid w:val="00760315"/>
    <w:rsid w:val="00762BE3"/>
    <w:rsid w:val="00775982"/>
    <w:rsid w:val="007A2709"/>
    <w:rsid w:val="007D6013"/>
    <w:rsid w:val="007E39F5"/>
    <w:rsid w:val="007F0267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ABE"/>
    <w:rsid w:val="00885318"/>
    <w:rsid w:val="00895B38"/>
    <w:rsid w:val="008A242F"/>
    <w:rsid w:val="008C6717"/>
    <w:rsid w:val="008D28FD"/>
    <w:rsid w:val="008D494C"/>
    <w:rsid w:val="008D5E8E"/>
    <w:rsid w:val="008F2E96"/>
    <w:rsid w:val="0090412C"/>
    <w:rsid w:val="00922B13"/>
    <w:rsid w:val="009276D0"/>
    <w:rsid w:val="009507CE"/>
    <w:rsid w:val="00992808"/>
    <w:rsid w:val="009B2F31"/>
    <w:rsid w:val="009B7D41"/>
    <w:rsid w:val="00A05FC2"/>
    <w:rsid w:val="00A076D7"/>
    <w:rsid w:val="00A24B85"/>
    <w:rsid w:val="00A33F68"/>
    <w:rsid w:val="00A3474D"/>
    <w:rsid w:val="00A549F2"/>
    <w:rsid w:val="00AB714F"/>
    <w:rsid w:val="00AC74F5"/>
    <w:rsid w:val="00AC7A6B"/>
    <w:rsid w:val="00AD06B8"/>
    <w:rsid w:val="00AE26E3"/>
    <w:rsid w:val="00B01A72"/>
    <w:rsid w:val="00B32C55"/>
    <w:rsid w:val="00B434AB"/>
    <w:rsid w:val="00B50D40"/>
    <w:rsid w:val="00B861C9"/>
    <w:rsid w:val="00B94CBB"/>
    <w:rsid w:val="00BC3FF9"/>
    <w:rsid w:val="00BC6079"/>
    <w:rsid w:val="00BD4912"/>
    <w:rsid w:val="00BF0069"/>
    <w:rsid w:val="00BF0A33"/>
    <w:rsid w:val="00BF5ED8"/>
    <w:rsid w:val="00C37727"/>
    <w:rsid w:val="00C70032"/>
    <w:rsid w:val="00C96575"/>
    <w:rsid w:val="00C97B9E"/>
    <w:rsid w:val="00CC29B8"/>
    <w:rsid w:val="00CC2B2C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64CD"/>
    <w:rsid w:val="00DC09C6"/>
    <w:rsid w:val="00E01823"/>
    <w:rsid w:val="00E01CF0"/>
    <w:rsid w:val="00E04DB6"/>
    <w:rsid w:val="00E30133"/>
    <w:rsid w:val="00E8791A"/>
    <w:rsid w:val="00EA4191"/>
    <w:rsid w:val="00F22B8B"/>
    <w:rsid w:val="00F314F3"/>
    <w:rsid w:val="00F336F8"/>
    <w:rsid w:val="00F42EBE"/>
    <w:rsid w:val="00F55208"/>
    <w:rsid w:val="00F6459D"/>
    <w:rsid w:val="00FC522B"/>
    <w:rsid w:val="00FD15EE"/>
    <w:rsid w:val="00FE76C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20A294F4"/>
  <w15:chartTrackingRefBased/>
  <w15:docId w15:val="{0DA22A81-2AE1-46CD-987B-8467CAB4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01823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D494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A1327-7594-4235-9A8D-F9532958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16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34</cp:revision>
  <cp:lastPrinted>2020-07-23T06:15:00Z</cp:lastPrinted>
  <dcterms:created xsi:type="dcterms:W3CDTF">2022-06-27T09:05:00Z</dcterms:created>
  <dcterms:modified xsi:type="dcterms:W3CDTF">2022-10-18T18:20:00Z</dcterms:modified>
</cp:coreProperties>
</file>